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CCBF4" w14:textId="77777777" w:rsidR="00B05950" w:rsidRDefault="00B05950" w:rsidP="00B059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PALMER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9291686" w14:textId="77777777" w:rsidR="00B05950" w:rsidRDefault="00B05950" w:rsidP="00B059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Langport</w:t>
      </w:r>
      <w:proofErr w:type="spellEnd"/>
      <w:r>
        <w:rPr>
          <w:rFonts w:ascii="Times New Roman" w:hAnsi="Times New Roman" w:cs="Times New Roman"/>
        </w:rPr>
        <w:t>, Somerset. Smith.</w:t>
      </w:r>
    </w:p>
    <w:p w14:paraId="4851E613" w14:textId="77777777" w:rsidR="00B05950" w:rsidRDefault="00B05950" w:rsidP="00B05950">
      <w:pPr>
        <w:rPr>
          <w:rFonts w:ascii="Times New Roman" w:hAnsi="Times New Roman" w:cs="Times New Roman"/>
        </w:rPr>
      </w:pPr>
    </w:p>
    <w:p w14:paraId="08F4471D" w14:textId="77777777" w:rsidR="00B05950" w:rsidRDefault="00B05950" w:rsidP="00B05950">
      <w:pPr>
        <w:rPr>
          <w:rFonts w:ascii="Times New Roman" w:hAnsi="Times New Roman" w:cs="Times New Roman"/>
        </w:rPr>
      </w:pPr>
    </w:p>
    <w:p w14:paraId="1E58DFB4" w14:textId="77777777" w:rsidR="00B05950" w:rsidRDefault="00B05950" w:rsidP="00B059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Peter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</w:rPr>
        <w:t>Culmestowe</w:t>
      </w:r>
      <w:proofErr w:type="spellEnd"/>
    </w:p>
    <w:p w14:paraId="528AD0C2" w14:textId="77777777" w:rsidR="00B05950" w:rsidRDefault="00B05950" w:rsidP="00B0595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Curry </w:t>
      </w:r>
      <w:proofErr w:type="spellStart"/>
      <w:r>
        <w:rPr>
          <w:rFonts w:ascii="Times New Roman" w:hAnsi="Times New Roman" w:cs="Times New Roman"/>
        </w:rPr>
        <w:t>Rivel</w:t>
      </w:r>
      <w:proofErr w:type="spellEnd"/>
      <w:r>
        <w:rPr>
          <w:rFonts w:ascii="Times New Roman" w:hAnsi="Times New Roman" w:cs="Times New Roman"/>
        </w:rPr>
        <w:t xml:space="preserve">(q.v.), John Couper of Bridgewater(q.v.) and Richard </w:t>
      </w:r>
      <w:proofErr w:type="spellStart"/>
      <w:r>
        <w:rPr>
          <w:rFonts w:ascii="Times New Roman" w:hAnsi="Times New Roman" w:cs="Times New Roman"/>
        </w:rPr>
        <w:t>Goddale</w:t>
      </w:r>
      <w:proofErr w:type="spellEnd"/>
      <w:r>
        <w:rPr>
          <w:rFonts w:ascii="Times New Roman" w:hAnsi="Times New Roman" w:cs="Times New Roman"/>
        </w:rPr>
        <w:t xml:space="preserve"> of Yeovilton(q.v.).</w:t>
      </w:r>
    </w:p>
    <w:p w14:paraId="3277908C" w14:textId="77777777" w:rsidR="00B05950" w:rsidRDefault="00B05950" w:rsidP="00B059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F11E2E" w14:textId="77777777" w:rsidR="00B05950" w:rsidRDefault="00B05950" w:rsidP="00B05950">
      <w:pPr>
        <w:rPr>
          <w:rFonts w:ascii="Times New Roman" w:hAnsi="Times New Roman" w:cs="Times New Roman"/>
        </w:rPr>
      </w:pPr>
    </w:p>
    <w:p w14:paraId="501FA3F3" w14:textId="77777777" w:rsidR="00B05950" w:rsidRDefault="00B05950" w:rsidP="00B05950">
      <w:pPr>
        <w:rPr>
          <w:rFonts w:ascii="Times New Roman" w:hAnsi="Times New Roman" w:cs="Times New Roman"/>
        </w:rPr>
      </w:pPr>
    </w:p>
    <w:p w14:paraId="68E187ED" w14:textId="77777777" w:rsidR="00B05950" w:rsidRDefault="00B05950" w:rsidP="00B059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April 2019</w:t>
      </w:r>
    </w:p>
    <w:p w14:paraId="114578DB" w14:textId="77777777" w:rsidR="006B2F86" w:rsidRPr="00E71FC3" w:rsidRDefault="00B059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3881" w14:textId="77777777" w:rsidR="00B05950" w:rsidRDefault="00B05950" w:rsidP="00E71FC3">
      <w:r>
        <w:separator/>
      </w:r>
    </w:p>
  </w:endnote>
  <w:endnote w:type="continuationSeparator" w:id="0">
    <w:p w14:paraId="01846050" w14:textId="77777777" w:rsidR="00B05950" w:rsidRDefault="00B0595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0D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A1C49" w14:textId="77777777" w:rsidR="00B05950" w:rsidRDefault="00B05950" w:rsidP="00E71FC3">
      <w:r>
        <w:separator/>
      </w:r>
    </w:p>
  </w:footnote>
  <w:footnote w:type="continuationSeparator" w:id="0">
    <w:p w14:paraId="6BDBDB08" w14:textId="77777777" w:rsidR="00B05950" w:rsidRDefault="00B0595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950"/>
    <w:rsid w:val="001A7C09"/>
    <w:rsid w:val="00577BD5"/>
    <w:rsid w:val="00656CBA"/>
    <w:rsid w:val="006A1F77"/>
    <w:rsid w:val="00733BE7"/>
    <w:rsid w:val="00AB52E8"/>
    <w:rsid w:val="00B0595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F2696"/>
  <w15:chartTrackingRefBased/>
  <w15:docId w15:val="{A7A12CBC-B9C4-49CB-8A39-40BBAC53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95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059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2019-05-05T20:12:00Z</dcterms:created>
  <dcterms:modified xsi:type="dcterms:W3CDTF">2019-05-05T20:12:00Z</dcterms:modified>
</cp:coreProperties>
</file>